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47E13" w14:textId="02651E28" w:rsidR="006A60C2" w:rsidRDefault="006A60C2" w:rsidP="006A60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HILL</w:t>
      </w:r>
      <w:r>
        <w:rPr>
          <w:rFonts w:ascii="Times New Roman" w:hAnsi="Times New Roman" w:cs="Times New Roman"/>
          <w:sz w:val="24"/>
          <w:szCs w:val="24"/>
        </w:rPr>
        <w:t xml:space="preserve">       (fl.1435)</w:t>
      </w:r>
    </w:p>
    <w:p w14:paraId="1445A2A1" w14:textId="77777777" w:rsidR="006A60C2" w:rsidRDefault="006A60C2" w:rsidP="006A60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Armourer.</w:t>
      </w:r>
    </w:p>
    <w:p w14:paraId="4E7CBA8D" w14:textId="77777777" w:rsidR="006A60C2" w:rsidRDefault="006A60C2" w:rsidP="006A60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0D98AD" w14:textId="708BDE45" w:rsidR="006A60C2" w:rsidRDefault="006A60C2" w:rsidP="006A60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0513E2" w14:textId="77777777" w:rsidR="004A7A36" w:rsidRPr="004A7A36" w:rsidRDefault="004A7A36" w:rsidP="004A7A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A7A36">
        <w:rPr>
          <w:rFonts w:ascii="Times New Roman" w:hAnsi="Times New Roman" w:cs="Times New Roman"/>
          <w:sz w:val="24"/>
          <w:szCs w:val="24"/>
        </w:rPr>
        <w:t xml:space="preserve">  2 Jul.</w:t>
      </w:r>
      <w:r w:rsidRPr="004A7A36">
        <w:rPr>
          <w:rFonts w:ascii="Times New Roman" w:hAnsi="Times New Roman" w:cs="Times New Roman"/>
          <w:sz w:val="24"/>
          <w:szCs w:val="24"/>
        </w:rPr>
        <w:tab/>
        <w:t>1420</w:t>
      </w:r>
      <w:r w:rsidRPr="004A7A36">
        <w:rPr>
          <w:rFonts w:ascii="Times New Roman" w:hAnsi="Times New Roman" w:cs="Times New Roman"/>
          <w:sz w:val="24"/>
          <w:szCs w:val="24"/>
        </w:rPr>
        <w:tab/>
        <w:t>He was a joint mainpernor for Walter Vitul, armourer(q.v.), for his good</w:t>
      </w:r>
    </w:p>
    <w:p w14:paraId="59D89AAB" w14:textId="77777777" w:rsidR="004A7A36" w:rsidRPr="004A7A36" w:rsidRDefault="004A7A36" w:rsidP="004A7A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A7A36">
        <w:rPr>
          <w:rFonts w:ascii="Times New Roman" w:hAnsi="Times New Roman" w:cs="Times New Roman"/>
          <w:sz w:val="24"/>
          <w:szCs w:val="24"/>
        </w:rPr>
        <w:tab/>
      </w:r>
      <w:r w:rsidRPr="004A7A36">
        <w:rPr>
          <w:rFonts w:ascii="Times New Roman" w:hAnsi="Times New Roman" w:cs="Times New Roman"/>
          <w:sz w:val="24"/>
          <w:szCs w:val="24"/>
        </w:rPr>
        <w:tab/>
        <w:t>behaviour.</w:t>
      </w:r>
    </w:p>
    <w:p w14:paraId="40DAFC12" w14:textId="16F1146C" w:rsidR="004A7A36" w:rsidRPr="00845A34" w:rsidRDefault="004A7A36" w:rsidP="004A7A36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ascii="Times New Roman" w:hAnsi="Times New Roman" w:cs="Times New Roman"/>
          <w:sz w:val="24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of </w:t>
      </w:r>
      <w:r w:rsidRPr="00D02259">
        <w:rPr>
          <w:rFonts w:ascii="Times New Roman" w:hAnsi="Times New Roman" w:cs="Times New Roman"/>
          <w:sz w:val="24"/>
          <w:szCs w:val="24"/>
        </w:rPr>
        <w:t>the City of London at the Guildhall A.D. 14</w:t>
      </w:r>
      <w:r>
        <w:rPr>
          <w:rFonts w:ascii="Times New Roman" w:hAnsi="Times New Roman" w:cs="Times New Roman"/>
          <w:sz w:val="24"/>
          <w:szCs w:val="24"/>
        </w:rPr>
        <w:t>13-1437</w:t>
      </w:r>
      <w:r w:rsidRPr="00D02259">
        <w:rPr>
          <w:rFonts w:ascii="Times New Roman" w:hAnsi="Times New Roman" w:cs="Times New Roman"/>
          <w:sz w:val="24"/>
          <w:szCs w:val="24"/>
        </w:rPr>
        <w:t xml:space="preserve">”, edited by </w:t>
      </w:r>
      <w:r>
        <w:rPr>
          <w:rFonts w:ascii="Times New Roman" w:hAnsi="Times New Roman" w:cs="Times New Roman"/>
          <w:sz w:val="24"/>
          <w:szCs w:val="24"/>
        </w:rPr>
        <w:t>A.H.Thomas</w:t>
      </w:r>
      <w:r>
        <w:rPr>
          <w:rFonts w:cs="Times New Roman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pub. </w:t>
      </w:r>
      <w:r w:rsidRPr="00D02259">
        <w:rPr>
          <w:rFonts w:ascii="Times New Roman" w:hAnsi="Times New Roman" w:cs="Times New Roman"/>
          <w:sz w:val="24"/>
          <w:szCs w:val="24"/>
        </w:rPr>
        <w:t>Cambridge University Press 19</w:t>
      </w:r>
      <w:r>
        <w:rPr>
          <w:rFonts w:ascii="Times New Roman" w:hAnsi="Times New Roman" w:cs="Times New Roman"/>
          <w:sz w:val="24"/>
          <w:szCs w:val="24"/>
        </w:rPr>
        <w:t>43</w:t>
      </w:r>
      <w:r w:rsidRPr="00D02259">
        <w:rPr>
          <w:rFonts w:ascii="Times New Roman" w:hAnsi="Times New Roman" w:cs="Times New Roman"/>
          <w:sz w:val="24"/>
          <w:szCs w:val="24"/>
        </w:rPr>
        <w:t xml:space="preserve"> </w:t>
      </w:r>
      <w:r w:rsidRPr="00845A34">
        <w:rPr>
          <w:rFonts w:ascii="Times New Roman" w:hAnsi="Times New Roman" w:cs="Times New Roman"/>
          <w:sz w:val="24"/>
          <w:szCs w:val="24"/>
        </w:rPr>
        <w:t>p.81)</w:t>
      </w:r>
    </w:p>
    <w:p w14:paraId="188F56AF" w14:textId="77777777" w:rsidR="00845A34" w:rsidRPr="00845A34" w:rsidRDefault="00845A34" w:rsidP="00845A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5A34">
        <w:rPr>
          <w:rFonts w:ascii="Times New Roman" w:hAnsi="Times New Roman" w:cs="Times New Roman"/>
          <w:sz w:val="24"/>
          <w:szCs w:val="24"/>
        </w:rPr>
        <w:tab/>
        <w:t>1424</w:t>
      </w:r>
      <w:r w:rsidRPr="00845A34">
        <w:rPr>
          <w:rFonts w:ascii="Times New Roman" w:hAnsi="Times New Roman" w:cs="Times New Roman"/>
          <w:sz w:val="24"/>
          <w:szCs w:val="24"/>
        </w:rPr>
        <w:tab/>
        <w:t>He made a plaint of debt against William Hert of Ware(q.v.) and Henry</w:t>
      </w:r>
    </w:p>
    <w:p w14:paraId="4DFD37CA" w14:textId="77777777" w:rsidR="00845A34" w:rsidRPr="00845A34" w:rsidRDefault="00845A34" w:rsidP="00845A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5A34">
        <w:rPr>
          <w:rFonts w:ascii="Times New Roman" w:hAnsi="Times New Roman" w:cs="Times New Roman"/>
          <w:sz w:val="24"/>
          <w:szCs w:val="24"/>
        </w:rPr>
        <w:tab/>
      </w:r>
      <w:r w:rsidRPr="00845A34">
        <w:rPr>
          <w:rFonts w:ascii="Times New Roman" w:hAnsi="Times New Roman" w:cs="Times New Roman"/>
          <w:sz w:val="24"/>
          <w:szCs w:val="24"/>
        </w:rPr>
        <w:tab/>
        <w:t>Crooke of Ridge(q.v.).</w:t>
      </w:r>
    </w:p>
    <w:p w14:paraId="06520D6A" w14:textId="77777777" w:rsidR="00845A34" w:rsidRPr="00845A34" w:rsidRDefault="00845A34" w:rsidP="00845A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5A34">
        <w:rPr>
          <w:rFonts w:ascii="Times New Roman" w:hAnsi="Times New Roman" w:cs="Times New Roman"/>
          <w:sz w:val="24"/>
          <w:szCs w:val="24"/>
        </w:rPr>
        <w:tab/>
      </w:r>
      <w:r w:rsidRPr="00845A34">
        <w:rPr>
          <w:rFonts w:ascii="Times New Roman" w:hAnsi="Times New Roman" w:cs="Times New Roman"/>
          <w:sz w:val="24"/>
          <w:szCs w:val="24"/>
        </w:rPr>
        <w:tab/>
        <w:t>( https://waalt.uh.edu/index.php/CP40/654:_A-J )</w:t>
      </w:r>
    </w:p>
    <w:p w14:paraId="14D9447F" w14:textId="77777777" w:rsidR="00845A34" w:rsidRPr="00845A34" w:rsidRDefault="00845A34" w:rsidP="00845A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5A34">
        <w:rPr>
          <w:rFonts w:ascii="Times New Roman" w:hAnsi="Times New Roman" w:cs="Times New Roman"/>
          <w:sz w:val="24"/>
          <w:szCs w:val="24"/>
        </w:rPr>
        <w:tab/>
        <w:t>1424</w:t>
      </w:r>
      <w:r w:rsidRPr="00845A34">
        <w:rPr>
          <w:rFonts w:ascii="Times New Roman" w:hAnsi="Times New Roman" w:cs="Times New Roman"/>
          <w:sz w:val="24"/>
          <w:szCs w:val="24"/>
        </w:rPr>
        <w:tab/>
        <w:t>He made a plaint of trespass and taking against Thomas Adam of Romsey,</w:t>
      </w:r>
    </w:p>
    <w:p w14:paraId="7E36687F" w14:textId="6E257D52" w:rsidR="00845A34" w:rsidRPr="00845A34" w:rsidRDefault="00845A34" w:rsidP="00845A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5A34">
        <w:rPr>
          <w:rFonts w:ascii="Times New Roman" w:hAnsi="Times New Roman" w:cs="Times New Roman"/>
          <w:sz w:val="24"/>
          <w:szCs w:val="24"/>
        </w:rPr>
        <w:tab/>
      </w:r>
      <w:r w:rsidRPr="00845A34">
        <w:rPr>
          <w:rFonts w:ascii="Times New Roman" w:hAnsi="Times New Roman" w:cs="Times New Roman"/>
          <w:sz w:val="24"/>
          <w:szCs w:val="24"/>
        </w:rPr>
        <w:tab/>
        <w:t>Hampshire(q.v.).    (ibid.)</w:t>
      </w:r>
    </w:p>
    <w:p w14:paraId="7EA6FC6F" w14:textId="1EAF3A5B" w:rsidR="006A60C2" w:rsidRDefault="006A60C2" w:rsidP="006A60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1435</w:t>
      </w:r>
      <w:r>
        <w:rPr>
          <w:rFonts w:ascii="Times New Roman" w:hAnsi="Times New Roman" w:cs="Times New Roman"/>
          <w:sz w:val="24"/>
          <w:szCs w:val="24"/>
        </w:rPr>
        <w:tab/>
        <w:t>He became Master of the Armourers and Brasiers’ Company.</w:t>
      </w:r>
    </w:p>
    <w:p w14:paraId="672F3B7D" w14:textId="435E79EB" w:rsidR="006A60C2" w:rsidRDefault="006A60C2" w:rsidP="006A60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(see the website of the Worshipful Company of Armourers and Brasiers)</w:t>
      </w:r>
    </w:p>
    <w:p w14:paraId="0351FA36" w14:textId="75C08039" w:rsidR="006A60C2" w:rsidRDefault="006A60C2" w:rsidP="006A60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ED4361" w14:textId="77777777" w:rsidR="00845A34" w:rsidRDefault="00845A34" w:rsidP="006A60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6EA73C" w14:textId="0B9544D9" w:rsidR="004A7A36" w:rsidRDefault="004A7A36" w:rsidP="006A60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November 2022</w:t>
      </w:r>
    </w:p>
    <w:p w14:paraId="70DA29EB" w14:textId="75A23347" w:rsidR="00845A34" w:rsidRDefault="00845A34" w:rsidP="006A60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November 2025</w:t>
      </w:r>
    </w:p>
    <w:p w14:paraId="1A0A0C58" w14:textId="77777777" w:rsidR="006A60C2" w:rsidRDefault="006A60C2" w:rsidP="006A60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3478AC" w14:textId="0E884EF5" w:rsidR="00BA00AB" w:rsidRPr="006A60C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A60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44586" w14:textId="77777777" w:rsidR="006A60C2" w:rsidRDefault="006A60C2" w:rsidP="009139A6">
      <w:r>
        <w:separator/>
      </w:r>
    </w:p>
  </w:endnote>
  <w:endnote w:type="continuationSeparator" w:id="0">
    <w:p w14:paraId="30662D14" w14:textId="77777777" w:rsidR="006A60C2" w:rsidRDefault="006A60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F7E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FC3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4E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632DA" w14:textId="77777777" w:rsidR="006A60C2" w:rsidRDefault="006A60C2" w:rsidP="009139A6">
      <w:r>
        <w:separator/>
      </w:r>
    </w:p>
  </w:footnote>
  <w:footnote w:type="continuationSeparator" w:id="0">
    <w:p w14:paraId="4D24DB06" w14:textId="77777777" w:rsidR="006A60C2" w:rsidRDefault="006A60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7B1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ACC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73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C2"/>
    <w:rsid w:val="000666E0"/>
    <w:rsid w:val="002510B7"/>
    <w:rsid w:val="004A7A36"/>
    <w:rsid w:val="005C130B"/>
    <w:rsid w:val="006A60C2"/>
    <w:rsid w:val="00826F5C"/>
    <w:rsid w:val="00845A34"/>
    <w:rsid w:val="009139A6"/>
    <w:rsid w:val="009448BB"/>
    <w:rsid w:val="00A3176C"/>
    <w:rsid w:val="00AE65F8"/>
    <w:rsid w:val="00BA00AB"/>
    <w:rsid w:val="00CB4ED9"/>
    <w:rsid w:val="00EB3209"/>
    <w:rsid w:val="00F5287F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98FB1"/>
  <w15:chartTrackingRefBased/>
  <w15:docId w15:val="{182718D9-EB5D-4D87-AC06-6F7B57FC0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134</Words>
  <Characters>657</Characters>
  <Application>Microsoft Office Word</Application>
  <DocSecurity>0</DocSecurity>
  <Lines>19</Lines>
  <Paragraphs>11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2022-07-25T08:23:00Z</dcterms:created>
  <dcterms:modified xsi:type="dcterms:W3CDTF">2025-11-06T10:44:00Z</dcterms:modified>
</cp:coreProperties>
</file>